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17b1cf" w14:textId="e17b1c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633F0C">
        <w:t>502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633F0C">
        <w:t>502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33F0C" w:rsidP="00633F0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33F0C">
        <w:t>EXIMI</w:t>
      </w:r>
      <w:r w:rsidR="00633F0C">
        <w:t xml:space="preserve">A ELEKTRONIK j.d.o.o. za usluge, Samobor, </w:t>
      </w:r>
      <w:proofErr w:type="spellStart"/>
      <w:r w:rsidR="00633F0C">
        <w:t>Savršćak</w:t>
      </w:r>
      <w:proofErr w:type="spellEnd"/>
      <w:r w:rsidR="00633F0C">
        <w:t xml:space="preserve"> 35 D, </w:t>
      </w:r>
    </w:p>
    <w:p w:rsidR="006F725E" w:rsidP="00633F0C" w:rsidRDefault="00633F0C">
      <w:pPr>
        <w:tabs>
          <w:tab w:val="left" w:pos="709"/>
        </w:tabs>
        <w:ind w:left="708"/>
        <w:jc w:val="both"/>
      </w:pPr>
      <w:r>
        <w:t>OIB: 82602500827</w:t>
      </w:r>
    </w:p>
    <w:p w:rsidR="00633F0C" w:rsidP="00633F0C" w:rsidRDefault="00633F0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33F0C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33F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3F0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33F0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33F0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33F0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F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3F0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3F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3F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St-2502/2019</izvorni_sadrzaj>
    <derivirana_varijabla naziv="DomainObject.Predmet.OznakaBroj_1">St-2502/2019</derivirana_varijabla>
  </DomainObject.Predmet.OznakaBroj>
  <DomainObject.Predmet.OznakaBrojOptuznogAkta>
    <izvorni_sadrzaj>04-06-19-4419</izvorni_sadrzaj>
    <derivirana_varijabla naziv="DomainObject.Predmet.OznakaBrojOptuznogAkta_1">04-06-19-4419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EXIMIA ELEKTRONIK j.d.o.o. za usluge</izvorni_sadrzaj>
    <derivirana_varijabla naziv="DomainObject.Predmet.ProtustrankaFormated_1">  EXIMIA ELEKTRONIK j.d.o.o. za usluge</derivirana_varijabla>
  </DomainObject.Predmet.ProtustrankaFormated>
  <DomainObject.Predmet.ProtustrankaFormatedOIB>
    <izvorni_sadrzaj>  EXIMIA ELEKTRONIK j.d.o.o. za usluge, OIB 82602500827</izvorni_sadrzaj>
    <derivirana_varijabla naziv="DomainObject.Predmet.ProtustrankaFormatedOIB_1">  EXIMIA ELEKTRONIK j.d.o.o. za usluge, OIB 82602500827</derivirana_varijabla>
  </DomainObject.Predmet.ProtustrankaFormatedOIB>
  <DomainObject.Predmet.ProtustrankaFormatedWithAdress>
    <izvorni_sadrzaj> EXIMIA ELEKTRONIK j.d.o.o. za usluge, Savršćak 35 D, 10430 Samobor</izvorni_sadrzaj>
    <derivirana_varijabla naziv="DomainObject.Predmet.ProtustrankaFormatedWithAdress_1"> EXIMIA ELEKTRONIK j.d.o.o. za usluge, Savršćak 35 D, 10430 Samobor</derivirana_varijabla>
  </DomainObject.Predmet.ProtustrankaFormatedWithAdress>
  <DomainObject.Predmet.ProtustrankaFormatedWithAdressOIB>
    <izvorni_sadrzaj> EXIMIA ELEKTRONIK j.d.o.o. za usluge, OIB 82602500827, Savršćak 35 D, 10430 Samobor</izvorni_sadrzaj>
    <derivirana_varijabla naziv="DomainObject.Predmet.ProtustrankaFormatedWithAdressOIB_1"> EXIMIA ELEKTRONIK j.d.o.o. za usluge, OIB 82602500827, Savršćak 35 D, 10430 Samobor</derivirana_varijabla>
  </DomainObject.Predmet.ProtustrankaFormatedWithAdressOIB>
  <DomainObject.Predmet.ProtustrankaWithAdress>
    <izvorni_sadrzaj>EXIMIA ELEKTRONIK j.d.o.o. za usluge Savršćak 35 D, 10430 Samobor</izvorni_sadrzaj>
    <derivirana_varijabla naziv="DomainObject.Predmet.ProtustrankaWithAdress_1">EXIMIA ELEKTRONIK j.d.o.o. za usluge Savršćak 35 D, 10430 Samobor</derivirana_varijabla>
  </DomainObject.Predmet.ProtustrankaWithAdress>
  <DomainObject.Predmet.ProtustrankaWithAdressOIB>
    <izvorni_sadrzaj>EXIMIA ELEKTRONIK j.d.o.o. za usluge, OIB 82602500827, Savršćak 35 D, 10430 Samobor</izvorni_sadrzaj>
    <derivirana_varijabla naziv="DomainObject.Predmet.ProtustrankaWithAdressOIB_1">EXIMIA ELEKTRONIK j.d.o.o. za usluge, OIB 82602500827, Savršćak 35 D, 10430 Samobor</derivirana_varijabla>
  </DomainObject.Predmet.ProtustrankaWithAdressOIB>
  <DomainObject.Predmet.ProtustrankaNazivFormated>
    <izvorni_sadrzaj>EXIMIA ELEKTRONIK j.d.o.o. za usluge</izvorni_sadrzaj>
    <derivirana_varijabla naziv="DomainObject.Predmet.ProtustrankaNazivFormated_1">EXIMIA ELEKTRONIK j.d.o.o. za usluge</derivirana_varijabla>
  </DomainObject.Predmet.ProtustrankaNazivFormated>
  <DomainObject.Predmet.ProtustrankaNazivFormatedOIB>
    <izvorni_sadrzaj>EXIMIA ELEKTRONIK j.d.o.o. za usluge, OIB 82602500827</izvorni_sadrzaj>
    <derivirana_varijabla naziv="DomainObject.Predmet.ProtustrankaNazivFormatedOIB_1">EXIMIA ELEKTRONIK j.d.o.o. za usluge, OIB 82602500827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EXIMIA ELEKTRONIK j.d.o.o. za usluge</item>
    </izvorni_sadrzaj>
    <derivirana_varijabla naziv="DomainObject.Predmet.ProtuStrankaListFormated_1">
      <item>EXIMIA ELEKTRONIK j.d.o.o. za usluge</item>
    </derivirana_varijabla>
  </DomainObject.Predmet.ProtuStrankaListFormated>
  <DomainObject.Predmet.ProtuStrankaListFormatedOIB>
    <izvorni_sadrzaj>
      <item>EXIMIA ELEKTRONIK j.d.o.o. za usluge, OIB 82602500827</item>
    </izvorni_sadrzaj>
    <derivirana_varijabla naziv="DomainObject.Predmet.ProtuStrankaListFormatedOIB_1">
      <item>EXIMIA ELEKTRONIK j.d.o.o. za usluge, OIB 82602500827</item>
    </derivirana_varijabla>
  </DomainObject.Predmet.ProtuStrankaListFormatedOIB>
  <DomainObject.Predmet.ProtuStrankaListFormatedWithAdress>
    <izvorni_sadrzaj>
      <item>EXIMIA ELEKTRONIK j.d.o.o. za usluge, Savršćak 35 D, 10430 Samobor</item>
    </izvorni_sadrzaj>
    <derivirana_varijabla naziv="DomainObject.Predmet.ProtuStrankaListFormatedWithAdress_1">
      <item>EXIMIA ELEKTRONIK j.d.o.o. za usluge, Savršćak 35 D, 10430 Samobor</item>
    </derivirana_varijabla>
  </DomainObject.Predmet.ProtuStrankaListFormatedWithAdress>
  <DomainObject.Predmet.ProtuStrankaListFormatedWithAdressOIB>
    <izvorni_sadrzaj>
      <item>EXIMIA ELEKTRONIK j.d.o.o. za usluge, OIB 82602500827, Savršćak 35 D, 10430 Samobor</item>
    </izvorni_sadrzaj>
    <derivirana_varijabla naziv="DomainObject.Predmet.ProtuStrankaListFormatedWithAdressOIB_1">
      <item>EXIMIA ELEKTRONIK j.d.o.o. za usluge, OIB 82602500827, Savršćak 35 D, 10430 Samobor</item>
    </derivirana_varijabla>
  </DomainObject.Predmet.ProtuStrankaListFormatedWithAdressOIB>
  <DomainObject.Predmet.ProtuStrankaListNazivFormated>
    <izvorni_sadrzaj>
      <item>EXIMIA ELEKTRONIK j.d.o.o. za usluge</item>
    </izvorni_sadrzaj>
    <derivirana_varijabla naziv="DomainObject.Predmet.ProtuStrankaListNazivFormated_1">
      <item>EXIMIA ELEKTRONIK j.d.o.o. za usluge</item>
    </derivirana_varijabla>
  </DomainObject.Predmet.ProtuStrankaListNazivFormated>
  <DomainObject.Predmet.ProtuStrankaListNazivFormatedOIB>
    <izvorni_sadrzaj>
      <item>EXIMIA ELEKTRONIK j.d.o.o. za usluge, OIB 82602500827</item>
    </izvorni_sadrzaj>
    <derivirana_varijabla naziv="DomainObject.Predmet.ProtuStrankaListNazivFormatedOIB_1">
      <item>EXIMIA ELEKTRONIK j.d.o.o. za usluge, OIB 82602500827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EXIMIA ELEKTRONIK j.d.o.o. za usluge</izvorni_sadrzaj>
    <derivirana_varijabla naziv="DomainObject.Predmet.ProtustrankaIDrugi_1">EXIMIA ELEKTRONIK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EXIMIA ELEKTRONIK j.d.o.o. za usluge, OIB 82602500827, Savršćak 35 D, 10430 Samobor</izvorni_sadrzaj>
    <derivirana_varijabla naziv="DomainObject.Predmet.ProtustrankaIDrugiAdressOIB_1">EXIMIA ELEKTRONIK j.d.o.o. za usluge, OIB 82602500827, Savršćak 35 D,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EXIMIA ELEKTRONIK j.d.o.o. za usluge</item>
      <item>Financijska agencija</item>
    </izvorni_sadrzaj>
    <derivirana_varijabla naziv="DomainObject.Predmet.SudioniciListNaziv_1">
      <item>EXIMIA ELEKTRONIK j.d.o.o. za usluge</item>
      <item>Financijska agencija</item>
    </derivirana_varijabla>
  </DomainObject.Predmet.SudioniciListNaziv>
  <DomainObject.Predmet.SudioniciListAdressOIB>
    <izvorni_sadrzaj>
      <item>EXIMIA ELEKTRONIK j.d.o.o. za usluge, OIB 82602500827, Savršćak 35 D,10430 Samobor</item>
      <item>Financijska agencija, OIB 85821130368, TRG SVIBANJSKIH ŽRTAVA 1995. 1,10000 Zagreb</item>
    </izvorni_sadrzaj>
    <derivirana_varijabla naziv="DomainObject.Predmet.SudioniciListAdressOIB_1">
      <item>EXIMIA ELEKTRONIK j.d.o.o. za usluge, OIB 82602500827, Savršćak 35 D,10430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82602500827</item>
      <item>, OIB 85821130368</item>
    </izvorni_sadrzaj>
    <derivirana_varijabla naziv="DomainObject.Predmet.SudioniciListNazivOIB_1">
      <item>, OIB 82602500827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834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2019-12-16T12:02:00Z</cp:lastPrinted>
  <dcterms:modified xmlns:xsi="http://www.w3.org/2001/XMLSchema-instance" xsi:type="dcterms:W3CDTF">2019-12-16T12:02:00Z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